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E960BB" w:rsidR="006E5D65" w:rsidP="002D3375" w:rsidRDefault="00997F14" w14:paraId="6C209650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="00343DDE" w:rsidP="00343DDE" w:rsidRDefault="0071620A" w14:paraId="001DB2DE" wp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43DDE">
        <w:rPr>
          <w:rFonts w:ascii="Corbel" w:hAnsi="Corbel"/>
          <w:i/>
          <w:smallCaps/>
          <w:sz w:val="24"/>
          <w:szCs w:val="24"/>
        </w:rPr>
        <w:t>2022-2027</w:t>
      </w:r>
    </w:p>
    <w:p xmlns:wp14="http://schemas.microsoft.com/office/word/2010/wordml" w:rsidR="0085747A" w:rsidP="00EA4832" w:rsidRDefault="00EA4832" w14:paraId="0B808111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xmlns:wp14="http://schemas.microsoft.com/office/word/2010/wordml" w:rsidRPr="00EA4832" w:rsidR="00445970" w:rsidP="00EA4832" w:rsidRDefault="00445970" w14:paraId="0F05DE12" wp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1E708D">
        <w:rPr>
          <w:rFonts w:ascii="Corbel" w:hAnsi="Corbel"/>
          <w:sz w:val="20"/>
          <w:szCs w:val="20"/>
        </w:rPr>
        <w:t>202</w:t>
      </w:r>
      <w:r w:rsidR="00343DDE">
        <w:rPr>
          <w:rFonts w:ascii="Corbel" w:hAnsi="Corbel"/>
          <w:sz w:val="20"/>
          <w:szCs w:val="20"/>
        </w:rPr>
        <w:t>2</w:t>
      </w:r>
      <w:r w:rsidR="00C47517">
        <w:rPr>
          <w:rFonts w:ascii="Corbel" w:hAnsi="Corbel"/>
          <w:sz w:val="20"/>
          <w:szCs w:val="20"/>
        </w:rPr>
        <w:t>/20</w:t>
      </w:r>
      <w:r w:rsidR="001E708D">
        <w:rPr>
          <w:rFonts w:ascii="Corbel" w:hAnsi="Corbel"/>
          <w:sz w:val="20"/>
          <w:szCs w:val="20"/>
        </w:rPr>
        <w:t>2</w:t>
      </w:r>
      <w:r w:rsidR="00343DDE">
        <w:rPr>
          <w:rFonts w:ascii="Corbel" w:hAnsi="Corbel"/>
          <w:sz w:val="20"/>
          <w:szCs w:val="20"/>
        </w:rPr>
        <w:t>3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73F7EDA8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6C258E2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żywego słowa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</w:t>
            </w:r>
            <w:r w:rsidR="00343DDE">
              <w:rPr>
                <w:rFonts w:ascii="Corbel" w:hAnsi="Corbel"/>
                <w:b w:val="0"/>
                <w:sz w:val="24"/>
                <w:szCs w:val="24"/>
              </w:rPr>
              <w:t>ł</w:t>
            </w:r>
            <w:bookmarkStart w:name="_GoBack" w:id="0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ecznych</w:t>
            </w:r>
          </w:p>
        </w:tc>
      </w:tr>
      <w:tr xmlns:wp14="http://schemas.microsoft.com/office/word/2010/wordml" w:rsidRPr="009C54AE" w:rsidR="0085747A" w:rsidTr="00B819C8" w14:paraId="73603CF6" wp14:textId="77777777">
        <w:tc>
          <w:tcPr>
            <w:tcW w:w="2694" w:type="dxa"/>
            <w:vAlign w:val="center"/>
          </w:tcPr>
          <w:p w:rsidRPr="009C54AE" w:rsidR="0085747A" w:rsidP="009C54AE" w:rsidRDefault="0085747A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F97171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C47517" w:rsidTr="00B819C8" w14:paraId="63AED1F3" wp14:textId="77777777">
        <w:tc>
          <w:tcPr>
            <w:tcW w:w="2694" w:type="dxa"/>
            <w:vAlign w:val="center"/>
          </w:tcPr>
          <w:p w:rsidRPr="009C54AE" w:rsidR="00C47517" w:rsidP="009C54AE" w:rsidRDefault="00C47517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966586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xmlns:wp14="http://schemas.microsoft.com/office/word/2010/wordml" w:rsidRPr="009C54AE" w:rsidR="00C47517" w:rsidTr="00B819C8" w14:paraId="6844CCFE" wp14:textId="77777777">
        <w:tc>
          <w:tcPr>
            <w:tcW w:w="2694" w:type="dxa"/>
            <w:vAlign w:val="center"/>
          </w:tcPr>
          <w:p w:rsidRPr="009C54AE" w:rsidR="00C47517" w:rsidP="009C54AE" w:rsidRDefault="00C47517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00810B3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studia magisterskie </w:t>
            </w:r>
          </w:p>
        </w:tc>
      </w:tr>
      <w:tr xmlns:wp14="http://schemas.microsoft.com/office/word/2010/wordml" w:rsidRPr="009C54AE" w:rsidR="00C47517" w:rsidTr="00B819C8" w14:paraId="3B32AF2E" wp14:textId="77777777">
        <w:tc>
          <w:tcPr>
            <w:tcW w:w="2694" w:type="dxa"/>
            <w:vAlign w:val="center"/>
          </w:tcPr>
          <w:p w:rsidRPr="009C54AE" w:rsidR="00C47517" w:rsidP="009C54AE" w:rsidRDefault="00C47517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439CFC3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xmlns:wp14="http://schemas.microsoft.com/office/word/2010/wordml" w:rsidRPr="009C54AE" w:rsidR="00C47517" w:rsidTr="00B819C8" w14:paraId="629FB805" wp14:textId="77777777">
        <w:tc>
          <w:tcPr>
            <w:tcW w:w="2694" w:type="dxa"/>
            <w:vAlign w:val="center"/>
          </w:tcPr>
          <w:p w:rsidRPr="009C54AE" w:rsidR="00C47517" w:rsidP="009C54AE" w:rsidRDefault="00C47517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C47517" w:rsidP="00671300" w:rsidRDefault="00C47517" w14:paraId="6652D936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2710A7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85747A" w:rsidTr="00B819C8" w14:paraId="5D25940D" wp14:textId="77777777">
        <w:tc>
          <w:tcPr>
            <w:tcW w:w="2694" w:type="dxa"/>
            <w:vAlign w:val="center"/>
          </w:tcPr>
          <w:p w:rsidRPr="009C54AE" w:rsidR="0085747A" w:rsidP="009C54AE" w:rsidRDefault="0085747A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66586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85747A" w:rsidTr="00B819C8" w14:paraId="4666AA1E" wp14:textId="77777777">
        <w:tc>
          <w:tcPr>
            <w:tcW w:w="2694" w:type="dxa"/>
            <w:vAlign w:val="center"/>
          </w:tcPr>
          <w:p w:rsidRPr="009C54AE" w:rsidR="0085747A" w:rsidP="009C54AE" w:rsidRDefault="0085747A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31C49" w14:paraId="0A79D8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I. Kultura języka</w:t>
            </w:r>
          </w:p>
        </w:tc>
      </w:tr>
      <w:tr xmlns:wp14="http://schemas.microsoft.com/office/word/2010/wordml" w:rsidRPr="009C54AE" w:rsidR="00923D7D" w:rsidTr="00B819C8" w14:paraId="3AC059BC" wp14:textId="77777777">
        <w:tc>
          <w:tcPr>
            <w:tcW w:w="2694" w:type="dxa"/>
            <w:vAlign w:val="center"/>
          </w:tcPr>
          <w:p w:rsidRPr="009C54AE" w:rsidR="00923D7D" w:rsidP="009C54AE" w:rsidRDefault="00923D7D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331C49" w14:paraId="2AC30DC3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C47517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xmlns:wp14="http://schemas.microsoft.com/office/word/2010/wordml" w:rsidRPr="009C54AE" w:rsidR="0085747A" w:rsidTr="00B819C8" w14:paraId="782D32A0" wp14:textId="77777777">
        <w:tc>
          <w:tcPr>
            <w:tcW w:w="2694" w:type="dxa"/>
            <w:vAlign w:val="center"/>
          </w:tcPr>
          <w:p w:rsidRPr="009C54AE" w:rsidR="0085747A" w:rsidP="009C54AE" w:rsidRDefault="0085747A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47517" w14:paraId="2A48F4DC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xmlns:wp14="http://schemas.microsoft.com/office/word/2010/wordml" w:rsidRPr="009C54AE" w:rsidR="0085747A" w:rsidTr="00B819C8" w14:paraId="471FE442" wp14:textId="77777777">
        <w:tc>
          <w:tcPr>
            <w:tcW w:w="2694" w:type="dxa"/>
            <w:vAlign w:val="center"/>
          </w:tcPr>
          <w:p w:rsidRPr="009C54AE" w:rsidR="0085747A" w:rsidP="009C54AE" w:rsidRDefault="0085747A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0A2E1149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C47517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2710A7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4EAFD9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47517" w14:paraId="18F999B5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923D7D" w:rsidP="009C54AE" w:rsidRDefault="00923D7D" w14:paraId="4B94D5A5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3DEEC669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00F83B28" w:rsidRDefault="00C47517" w14:paraId="078CDEFA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C47517" w:rsidP="00C47517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="009C54AE" w:rsidP="00C47517" w:rsidRDefault="00E22FBC" w14:paraId="55D48E7E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xmlns:wp14="http://schemas.microsoft.com/office/word/2010/wordml" w:rsidR="00E960BB" w:rsidP="009C54AE" w:rsidRDefault="00E960BB" w14:paraId="45FB0818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xmlns:wp14="http://schemas.microsoft.com/office/word/2010/wordml" w:rsidRPr="009C54AE" w:rsidR="007C2FFE" w:rsidP="009C54AE" w:rsidRDefault="007C2FFE" w14:paraId="049F31CB" wp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041D9E1A" wp14:textId="77777777">
        <w:tc>
          <w:tcPr>
            <w:tcW w:w="9670" w:type="dxa"/>
          </w:tcPr>
          <w:p w:rsidRPr="009C54AE" w:rsidR="0085747A" w:rsidP="00647946" w:rsidRDefault="00F470CB" w14:paraId="13745195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gramatyki języka polskiego, podstawowych zasad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języka</w:t>
            </w:r>
          </w:p>
        </w:tc>
      </w:tr>
    </w:tbl>
    <w:p xmlns:wp14="http://schemas.microsoft.com/office/word/2010/wordml" w:rsidR="00153C41" w:rsidP="009C54AE" w:rsidRDefault="00153C41" w14:paraId="53128261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62486C05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7C2FFE" w:rsidP="009C54AE" w:rsidRDefault="007C2FFE" w14:paraId="4101652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B99056E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1299C43A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xmlns:wp14="http://schemas.microsoft.com/office/word/2010/wordml" w:rsidRPr="009C54AE" w:rsidR="00F470CB" w:rsidTr="00923D7D" w14:paraId="17D23B0E" wp14:textId="77777777">
        <w:tc>
          <w:tcPr>
            <w:tcW w:w="851" w:type="dxa"/>
            <w:vAlign w:val="center"/>
          </w:tcPr>
          <w:p w:rsidRPr="00C6513E" w:rsidR="00F470CB" w:rsidP="00966586" w:rsidRDefault="00F470CB" w14:paraId="5372B5A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13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1AC08E7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Zapoznanie studentów z fizjologią procesu mówienia, zasadami artykulacji samogłosek i zbitek spółgłoskowych</w:t>
            </w:r>
          </w:p>
        </w:tc>
      </w:tr>
      <w:tr xmlns:wp14="http://schemas.microsoft.com/office/word/2010/wordml" w:rsidRPr="009C54AE" w:rsidR="00F470CB" w:rsidTr="00923D7D" w14:paraId="578D9DC1" wp14:textId="77777777">
        <w:tc>
          <w:tcPr>
            <w:tcW w:w="851" w:type="dxa"/>
            <w:vAlign w:val="center"/>
          </w:tcPr>
          <w:p w:rsidRPr="00982CDB" w:rsidR="00F470CB" w:rsidP="00966586" w:rsidRDefault="00F470CB" w14:paraId="550CF7E8" wp14:textId="77777777">
            <w:pPr>
              <w:pStyle w:val="Cele"/>
              <w:spacing w:before="0"/>
              <w:ind w:left="0" w:firstLine="0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30EEFAA0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Rozwijanie umiejętności akcentowania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frazowania</w:t>
            </w:r>
            <w:r w:rsidRPr="00982CDB">
              <w:rPr>
                <w:rFonts w:ascii="Corbel" w:hAnsi="Corbel"/>
                <w:b w:val="0"/>
                <w:sz w:val="24"/>
                <w:szCs w:val="24"/>
              </w:rPr>
              <w:t xml:space="preserve"> i modulowania wypowiedzi</w:t>
            </w:r>
          </w:p>
        </w:tc>
      </w:tr>
      <w:tr xmlns:wp14="http://schemas.microsoft.com/office/word/2010/wordml" w:rsidRPr="009C54AE" w:rsidR="00F470CB" w:rsidTr="00923D7D" w14:paraId="327BBCCC" wp14:textId="77777777">
        <w:tc>
          <w:tcPr>
            <w:tcW w:w="851" w:type="dxa"/>
            <w:vAlign w:val="center"/>
          </w:tcPr>
          <w:p w:rsidRPr="00982CDB" w:rsidR="00F470CB" w:rsidP="00966586" w:rsidRDefault="00F470CB" w14:paraId="53C0B3C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:rsidRPr="00C6513E" w:rsidR="00F470CB" w:rsidP="00966586" w:rsidRDefault="00F470CB" w14:paraId="2770EA47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przygotowania tekstu do interpretacji głosowej poprzez analizę, ocenę i interpretację dzieła literackiego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kontekście własnych predyspozycji interpretatorskich</w:t>
            </w:r>
          </w:p>
        </w:tc>
      </w:tr>
      <w:tr xmlns:wp14="http://schemas.microsoft.com/office/word/2010/wordml" w:rsidRPr="009C54AE" w:rsidR="00F470CB" w:rsidTr="00923D7D" w14:paraId="55308E71" wp14:textId="77777777">
        <w:tc>
          <w:tcPr>
            <w:tcW w:w="851" w:type="dxa"/>
            <w:vAlign w:val="center"/>
          </w:tcPr>
          <w:p w:rsidRPr="00982CDB" w:rsidR="00F470CB" w:rsidP="00966586" w:rsidRDefault="00F470CB" w14:paraId="7C12F916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A6FD07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Kształtowanie umiejętności wyboru repertuaru czytelniczego dla potrzeb recytacji i wystąpień publicznych</w:t>
            </w:r>
          </w:p>
        </w:tc>
      </w:tr>
      <w:tr xmlns:wp14="http://schemas.microsoft.com/office/word/2010/wordml" w:rsidRPr="009C54AE" w:rsidR="00F470CB" w:rsidTr="00923D7D" w14:paraId="666DFB76" wp14:textId="77777777">
        <w:tc>
          <w:tcPr>
            <w:tcW w:w="851" w:type="dxa"/>
            <w:vAlign w:val="center"/>
          </w:tcPr>
          <w:p w:rsidRPr="00982CDB" w:rsidR="00F470CB" w:rsidP="00966586" w:rsidRDefault="00F470CB" w14:paraId="56E055E9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1CF2311C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Wskazanie znaczenia poprawności językowej dla skuteczności komunikacji</w:t>
            </w:r>
          </w:p>
        </w:tc>
      </w:tr>
      <w:tr xmlns:wp14="http://schemas.microsoft.com/office/word/2010/wordml" w:rsidRPr="009C54AE" w:rsidR="00F470CB" w:rsidTr="00923D7D" w14:paraId="3EB68741" wp14:textId="77777777">
        <w:tc>
          <w:tcPr>
            <w:tcW w:w="851" w:type="dxa"/>
            <w:vAlign w:val="center"/>
          </w:tcPr>
          <w:p w:rsidRPr="00982CDB" w:rsidR="00F470CB" w:rsidP="00966586" w:rsidRDefault="00F470CB" w14:paraId="00B3D6C2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8819" w:type="dxa"/>
            <w:vAlign w:val="center"/>
          </w:tcPr>
          <w:p w:rsidRPr="00982CDB" w:rsidR="00F470CB" w:rsidP="00966586" w:rsidRDefault="00F470CB" w14:paraId="418D0E94" wp14:textId="7777777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82CDB">
              <w:rPr>
                <w:rFonts w:ascii="Corbel" w:hAnsi="Corbel"/>
                <w:b w:val="0"/>
                <w:sz w:val="24"/>
                <w:szCs w:val="24"/>
              </w:rPr>
              <w:t>Rozbudzenie dbałości o kulturę słowa i grzeczność językową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3461D77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966586" w14:paraId="5AAD931C" wp14:textId="77777777">
        <w:tc>
          <w:tcPr>
            <w:tcW w:w="1701" w:type="dxa"/>
          </w:tcPr>
          <w:p w:rsidRPr="009C54AE" w:rsidR="0085747A" w:rsidP="00F470CB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807975" w:rsidRDefault="00807975" w14:paraId="116405F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Omówi zagadnienie 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komunikacji społecznej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wymieni cechy dobrej komunikacji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43CB348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</w:tc>
      </w:tr>
      <w:tr xmlns:wp14="http://schemas.microsoft.com/office/word/2010/wordml" w:rsidRPr="009C54AE" w:rsidR="0085747A" w:rsidTr="00966586" w14:paraId="24878D1B" wp14:textId="77777777">
        <w:tc>
          <w:tcPr>
            <w:tcW w:w="1701" w:type="dxa"/>
          </w:tcPr>
          <w:p w:rsidRPr="009C54AE" w:rsidR="0085747A" w:rsidP="00F470CB" w:rsidRDefault="0085747A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807975" w:rsidRDefault="00807975" w14:paraId="376753DC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posługuje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językiem polskim oraz wykazuje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troskę o kulturę i e</w:t>
            </w:r>
            <w:r w:rsidR="00647946">
              <w:rPr>
                <w:rFonts w:ascii="Corbel" w:hAnsi="Corbel"/>
                <w:b w:val="0"/>
                <w:smallCaps w:val="0"/>
                <w:szCs w:val="24"/>
              </w:rPr>
              <w:t>ste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tykę wypowiedzi własnej, dzieci lub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uczniów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66DBE924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xmlns:wp14="http://schemas.microsoft.com/office/word/2010/wordml" w:rsidRPr="009C54AE" w:rsidR="0085747A" w:rsidTr="00966586" w14:paraId="77986FEB" wp14:textId="77777777">
        <w:tc>
          <w:tcPr>
            <w:tcW w:w="1701" w:type="dxa"/>
          </w:tcPr>
          <w:p w:rsidRPr="009C54AE" w:rsidR="0085747A" w:rsidP="00F470CB" w:rsidRDefault="00F470CB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9C54AE" w:rsidR="0085747A" w:rsidP="00807975" w:rsidRDefault="0047211A" w14:paraId="18FFD0DB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07975">
              <w:rPr>
                <w:rFonts w:ascii="Corbel" w:hAnsi="Corbel"/>
                <w:b w:val="0"/>
                <w:smallCaps w:val="0"/>
                <w:szCs w:val="24"/>
              </w:rPr>
              <w:t xml:space="preserve">tosuje zasady grzeczności językowej oraz etyki komunikacji </w:t>
            </w:r>
          </w:p>
        </w:tc>
        <w:tc>
          <w:tcPr>
            <w:tcW w:w="1873" w:type="dxa"/>
            <w:vAlign w:val="center"/>
          </w:tcPr>
          <w:p w:rsidRPr="009C54AE" w:rsidR="0085747A" w:rsidP="00966586" w:rsidRDefault="00F470CB" w14:paraId="5F2E289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  <w:tr xmlns:wp14="http://schemas.microsoft.com/office/word/2010/wordml" w:rsidRPr="009C54AE" w:rsidR="00F470CB" w:rsidTr="00966586" w14:paraId="4B3DD1A2" wp14:textId="77777777">
        <w:tc>
          <w:tcPr>
            <w:tcW w:w="1701" w:type="dxa"/>
          </w:tcPr>
          <w:p w:rsidRPr="009C54AE" w:rsidR="00F470CB" w:rsidP="00F470CB" w:rsidRDefault="00F470CB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9C54AE" w:rsidR="00F470CB" w:rsidP="0047211A" w:rsidRDefault="0047211A" w14:paraId="3FC9C4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strategie grzeczności językowej w porozumiewaniu</w:t>
            </w:r>
            <w:r w:rsidRPr="00F470CB" w:rsidR="00F470CB">
              <w:rPr>
                <w:rFonts w:ascii="Corbel" w:hAnsi="Corbel"/>
                <w:b w:val="0"/>
                <w:smallCaps w:val="0"/>
                <w:szCs w:val="24"/>
              </w:rPr>
              <w:t xml:space="preserve"> się z osobami pochodzącymi z różnych środowisk i o różnej kondycji emocjonalnej, </w:t>
            </w:r>
          </w:p>
        </w:tc>
        <w:tc>
          <w:tcPr>
            <w:tcW w:w="1873" w:type="dxa"/>
            <w:vAlign w:val="center"/>
          </w:tcPr>
          <w:p w:rsidRPr="009C54AE" w:rsidR="00F470CB" w:rsidP="00966586" w:rsidRDefault="00F470CB" w14:paraId="2986E80C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70CB">
              <w:rPr>
                <w:rFonts w:ascii="Corbel" w:hAnsi="Corbel"/>
                <w:b w:val="0"/>
                <w:smallCaps w:val="0"/>
                <w:szCs w:val="24"/>
              </w:rPr>
              <w:t>PPiW.K05</w:t>
            </w:r>
          </w:p>
        </w:tc>
      </w:tr>
    </w:tbl>
    <w:p xmlns:wp14="http://schemas.microsoft.com/office/word/2010/wordml" w:rsidRPr="009C54AE" w:rsidR="0085747A" w:rsidP="00F470CB" w:rsidRDefault="0085747A" w14:paraId="3CF2D8B6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="0085747A" w:rsidP="007C2FF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C2FFE" w:rsidR="007C2FFE" w:rsidP="007C2FFE" w:rsidRDefault="007C2FFE" w14:paraId="0FB78278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xmlns:wp14="http://schemas.microsoft.com/office/word/2010/wordml" w:rsidRPr="009C54AE" w:rsidR="0085747A" w:rsidP="009C54AE" w:rsidRDefault="0085747A" w14:paraId="1FC39945" wp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xmlns:wp14="http://schemas.microsoft.com/office/word/2010/wordml" w:rsidRPr="009C54AE" w:rsidR="00307C01" w:rsidTr="00923D7D" w14:paraId="587EA2A8" wp14:textId="77777777">
        <w:tc>
          <w:tcPr>
            <w:tcW w:w="9639" w:type="dxa"/>
          </w:tcPr>
          <w:p w:rsidRPr="009C54AE" w:rsidR="00307C01" w:rsidP="00671300" w:rsidRDefault="00307C01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307C01" w:rsidTr="00923D7D" w14:paraId="512844D5" wp14:textId="77777777">
        <w:tc>
          <w:tcPr>
            <w:tcW w:w="9639" w:type="dxa"/>
          </w:tcPr>
          <w:p w:rsidRPr="009C54AE" w:rsidR="00307C01" w:rsidP="00671300" w:rsidRDefault="00307C01" w14:paraId="20574BB1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Wprowadzenie do problematyki przedmiotu, zapoznanie z tematyką ćwiczeń, proponowana literaturą przedmiotu, warunkami zaliczenia. Rozmowa nt. zainteresowań czytelniczych.</w:t>
            </w:r>
          </w:p>
        </w:tc>
      </w:tr>
      <w:tr xmlns:wp14="http://schemas.microsoft.com/office/word/2010/wordml" w:rsidRPr="009C54AE" w:rsidR="00307C01" w:rsidTr="00923D7D" w14:paraId="1E205E02" wp14:textId="77777777">
        <w:tc>
          <w:tcPr>
            <w:tcW w:w="9639" w:type="dxa"/>
          </w:tcPr>
          <w:p w:rsidRPr="009C54AE" w:rsidR="00307C01" w:rsidP="00671300" w:rsidRDefault="00307C01" w14:paraId="32939928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Artykulacja samogłosek ustnych i nosowych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A55BCA">
              <w:rPr>
                <w:rFonts w:ascii="Corbel" w:hAnsi="Corbel"/>
                <w:sz w:val="24"/>
                <w:szCs w:val="24"/>
              </w:rPr>
              <w:t xml:space="preserve">Artykulacja zbitek spółgłoskowych. Ćwiczenia </w:t>
            </w:r>
            <w:proofErr w:type="spellStart"/>
            <w:r w:rsidRPr="00A55BCA">
              <w:rPr>
                <w:rFonts w:ascii="Corbel" w:hAnsi="Corbel"/>
                <w:sz w:val="24"/>
                <w:szCs w:val="24"/>
              </w:rPr>
              <w:t>dykcyjne</w:t>
            </w:r>
            <w:proofErr w:type="spellEnd"/>
          </w:p>
        </w:tc>
      </w:tr>
      <w:tr xmlns:wp14="http://schemas.microsoft.com/office/word/2010/wordml" w:rsidRPr="009C54AE" w:rsidR="00307C01" w:rsidTr="00923D7D" w14:paraId="11A2A219" wp14:textId="77777777">
        <w:tc>
          <w:tcPr>
            <w:tcW w:w="9639" w:type="dxa"/>
          </w:tcPr>
          <w:p w:rsidRPr="009C54AE" w:rsidR="00307C01" w:rsidP="00671300" w:rsidRDefault="00307C01" w14:paraId="21D0F0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Akcent wyrazowy i zdaniowy. Intonacja. Tempo wypowiedzi. Frazowanie.</w:t>
            </w:r>
          </w:p>
        </w:tc>
      </w:tr>
      <w:tr xmlns:wp14="http://schemas.microsoft.com/office/word/2010/wordml" w:rsidRPr="009C54AE" w:rsidR="00307C01" w:rsidTr="00923D7D" w14:paraId="451F1DC5" wp14:textId="77777777">
        <w:tc>
          <w:tcPr>
            <w:tcW w:w="9639" w:type="dxa"/>
          </w:tcPr>
          <w:p w:rsidRPr="009C54AE" w:rsidR="00307C01" w:rsidP="00671300" w:rsidRDefault="00307C01" w14:paraId="7219D4DA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fleksji. Błędy składniowe i stylistyczne.</w:t>
            </w:r>
          </w:p>
        </w:tc>
      </w:tr>
      <w:tr xmlns:wp14="http://schemas.microsoft.com/office/word/2010/wordml" w:rsidRPr="009C54AE" w:rsidR="00307C01" w:rsidTr="00923D7D" w14:paraId="08D52391" wp14:textId="77777777">
        <w:tc>
          <w:tcPr>
            <w:tcW w:w="9639" w:type="dxa"/>
          </w:tcPr>
          <w:p w:rsidRPr="009C54AE" w:rsidR="00307C01" w:rsidP="00671300" w:rsidRDefault="00307C01" w14:paraId="7267B756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A55BCA">
              <w:rPr>
                <w:rFonts w:ascii="Corbel" w:hAnsi="Corbel"/>
                <w:sz w:val="24"/>
                <w:szCs w:val="24"/>
              </w:rPr>
              <w:t>Cechy dobrej komunikacji językowej.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Zasady grzeczności językowej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7A7318">
              <w:rPr>
                <w:rFonts w:ascii="TimesNewRoman" w:hAnsi="TimesNewRoman" w:cs="TimesNewRoman"/>
                <w:sz w:val="24"/>
                <w:szCs w:val="24"/>
                <w:lang w:eastAsia="pl-PL"/>
              </w:rPr>
              <w:t xml:space="preserve"> </w:t>
            </w:r>
            <w:r w:rsidRPr="007A7318">
              <w:rPr>
                <w:rFonts w:ascii="Corbel" w:hAnsi="Corbel"/>
                <w:sz w:val="24"/>
                <w:szCs w:val="24"/>
              </w:rPr>
              <w:t>etykiet</w:t>
            </w:r>
            <w:r>
              <w:rPr>
                <w:rFonts w:ascii="Corbel" w:hAnsi="Corbel"/>
                <w:sz w:val="24"/>
                <w:szCs w:val="24"/>
              </w:rPr>
              <w:t>y</w:t>
            </w:r>
            <w:r w:rsidRPr="007A7318">
              <w:rPr>
                <w:rFonts w:ascii="Corbel" w:hAnsi="Corbel"/>
                <w:sz w:val="24"/>
                <w:szCs w:val="24"/>
              </w:rPr>
              <w:t xml:space="preserve"> korespondencji tradycyjnej i elektronicznej</w:t>
            </w:r>
            <w:r w:rsidRPr="00A55BCA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Kultura wypowiedzi publicznej.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5BCA">
              <w:rPr>
                <w:rFonts w:ascii="Corbel" w:hAnsi="Corbel"/>
                <w:sz w:val="24"/>
                <w:szCs w:val="24"/>
              </w:rPr>
              <w:t>Mowa ciała.</w:t>
            </w:r>
          </w:p>
        </w:tc>
      </w:tr>
      <w:tr xmlns:wp14="http://schemas.microsoft.com/office/word/2010/wordml" w:rsidRPr="009C54AE" w:rsidR="00307C01" w:rsidTr="00923D7D" w14:paraId="3BA60513" wp14:textId="77777777">
        <w:tc>
          <w:tcPr>
            <w:tcW w:w="9639" w:type="dxa"/>
          </w:tcPr>
          <w:p w:rsidRPr="009C54AE" w:rsidR="00307C01" w:rsidP="002710A7" w:rsidRDefault="002710A7" w14:paraId="4DB836BF" wp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710A7">
              <w:rPr>
                <w:rFonts w:ascii="Corbel" w:hAnsi="Corbel"/>
                <w:sz w:val="24"/>
                <w:szCs w:val="24"/>
              </w:rPr>
              <w:t>Zasady pracy z tekstem literatury pięknej oraz kryteria dobrej recytacji. Recytacja utworu poetyckie</w:t>
            </w:r>
            <w:r w:rsidR="00647946">
              <w:rPr>
                <w:rFonts w:ascii="Corbel" w:hAnsi="Corbel"/>
                <w:sz w:val="24"/>
                <w:szCs w:val="24"/>
              </w:rPr>
              <w:t>go.</w:t>
            </w:r>
          </w:p>
        </w:tc>
      </w:tr>
    </w:tbl>
    <w:p xmlns:wp14="http://schemas.microsoft.com/office/word/2010/wordml" w:rsidRPr="009C54AE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307C01" w:rsidR="00307C01" w:rsidP="009C54AE" w:rsidRDefault="00307C01" w14:paraId="0E83C683" wp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7C01">
        <w:rPr>
          <w:rFonts w:ascii="Corbel" w:hAnsi="Corbel"/>
          <w:b w:val="0"/>
          <w:smallCaps w:val="0"/>
          <w:szCs w:val="24"/>
        </w:rPr>
        <w:t>praca indywidualna, w grupach, dyskusja, ćwiczenia praktyczne</w:t>
      </w:r>
    </w:p>
    <w:p xmlns:wp14="http://schemas.microsoft.com/office/word/2010/wordml" w:rsidR="00E960BB" w:rsidP="009C54AE" w:rsidRDefault="00E960BB" w14:paraId="34CE0A41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62EBF3C5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6D98A12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xmlns:wp14="http://schemas.microsoft.com/office/word/2010/wordml" w:rsidRPr="009C54AE" w:rsidR="0085747A" w:rsidTr="00C05F44" w14:paraId="5C3740EA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A84C85" w14:paraId="3AC158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307C01" w:rsidTr="00966586" w14:paraId="117EAB55" wp14:textId="77777777">
        <w:tc>
          <w:tcPr>
            <w:tcW w:w="1985" w:type="dxa"/>
          </w:tcPr>
          <w:p w:rsidRPr="009C54AE" w:rsidR="00307C01" w:rsidP="00671300" w:rsidRDefault="00307C01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7C2FFE" w:rsidR="00307C01" w:rsidP="007C2FFE" w:rsidRDefault="00307C01" w14:paraId="7E1ACA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7F626B56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250A37DA" wp14:textId="77777777">
        <w:tc>
          <w:tcPr>
            <w:tcW w:w="1985" w:type="dxa"/>
          </w:tcPr>
          <w:p w:rsidRPr="009C54AE" w:rsidR="00307C01" w:rsidP="00671300" w:rsidRDefault="00307C01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7C2FFE" w:rsidR="00307C01" w:rsidP="007C2FFE" w:rsidRDefault="00307C01" w14:paraId="4510FEB3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04C6456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39B19C4F" wp14:textId="77777777">
        <w:tc>
          <w:tcPr>
            <w:tcW w:w="1985" w:type="dxa"/>
          </w:tcPr>
          <w:p w:rsidRPr="009C54AE" w:rsidR="00307C01" w:rsidP="00671300" w:rsidRDefault="00307C01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Pr="007C2FFE" w:rsidR="00307C01" w:rsidP="007C2FFE" w:rsidRDefault="00307C01" w14:paraId="30A6FD3A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23CA83C4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xmlns:wp14="http://schemas.microsoft.com/office/word/2010/wordml" w:rsidRPr="009C54AE" w:rsidR="00307C01" w:rsidTr="00966586" w14:paraId="7B3D9ADF" wp14:textId="77777777">
        <w:tc>
          <w:tcPr>
            <w:tcW w:w="1985" w:type="dxa"/>
          </w:tcPr>
          <w:p w:rsidRPr="009C54AE" w:rsidR="00307C01" w:rsidP="00671300" w:rsidRDefault="00307C01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Pr="007C2FFE" w:rsidR="00307C01" w:rsidP="007C2FFE" w:rsidRDefault="00307C01" w14:paraId="7EC376A6" wp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vAlign w:val="center"/>
          </w:tcPr>
          <w:p w:rsidRPr="007C2FFE" w:rsidR="00307C01" w:rsidP="007C2FFE" w:rsidRDefault="00307C01" w14:paraId="69BAA590" wp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C2FFE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xmlns:wp14="http://schemas.microsoft.com/office/word/2010/wordml" w:rsidRPr="009C54AE" w:rsidR="00923D7D" w:rsidP="009C54AE" w:rsidRDefault="00923D7D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5997CC1D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923D7D" w14:paraId="1E09A089" wp14:textId="77777777">
        <w:tc>
          <w:tcPr>
            <w:tcW w:w="9670" w:type="dxa"/>
          </w:tcPr>
          <w:p w:rsidR="00301E1B" w:rsidP="00301E1B" w:rsidRDefault="00301E1B" w14:paraId="7C77FAA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przejawiająca się merytorycznym przygotowaniem do dyskusji i udziałem w niej, opracowaniem głosowej interpretacji określonych tekstów literackich i publicystycznych, </w:t>
            </w:r>
          </w:p>
          <w:p w:rsidRPr="009C54AE" w:rsidR="0085747A" w:rsidP="00647946" w:rsidRDefault="00301E1B" w14:paraId="25F68C03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Recytacja dwóch tekstów poetyckich (I. – wiersz dla dzieci min. 10-12 wersów; II. Tekst poetycki</w:t>
            </w:r>
          </w:p>
        </w:tc>
      </w:tr>
    </w:tbl>
    <w:p xmlns:wp14="http://schemas.microsoft.com/office/word/2010/wordml" w:rsidRPr="009C54AE" w:rsidR="0085747A" w:rsidP="009C54AE" w:rsidRDefault="0085747A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xmlns:wp14="http://schemas.microsoft.com/office/word/2010/wordml" w:rsidRPr="009C54AE" w:rsidR="0085747A" w:rsidTr="63E10E34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331C49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3E10E34" w14:paraId="15C43803" wp14:textId="77777777">
        <w:tc>
          <w:tcPr>
            <w:tcW w:w="4962" w:type="dxa"/>
            <w:tcMar/>
          </w:tcPr>
          <w:p w:rsidRPr="009C54AE" w:rsidR="0085747A" w:rsidP="009C1331" w:rsidRDefault="00C61DC5" w14:paraId="1AB692D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331C49" w:rsidRDefault="002710A7" w14:paraId="423D4B9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xmlns:wp14="http://schemas.microsoft.com/office/word/2010/wordml" w:rsidRPr="009C54AE" w:rsidR="00C61DC5" w:rsidTr="63E10E34" w14:paraId="5D8EB871" wp14:textId="77777777">
        <w:tc>
          <w:tcPr>
            <w:tcW w:w="4962" w:type="dxa"/>
            <w:tcMar/>
          </w:tcPr>
          <w:p w:rsidRPr="009C54AE" w:rsidR="00C61DC5" w:rsidP="009C54AE" w:rsidRDefault="00C61DC5" w14:paraId="49ABEFC1" wp14:textId="15E4748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E10E34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63E10E34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331C49" w:rsidRDefault="00301E1B" w14:paraId="7144751B" wp14:textId="072ABF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9C54AE" w:rsidR="00C61DC5" w:rsidTr="63E10E34" w14:paraId="5BC6081C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301E1B" w:rsidRDefault="00C61DC5" w14:paraId="3F06A52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01E1B">
              <w:rPr>
                <w:rFonts w:ascii="Corbel" w:hAnsi="Corbel"/>
                <w:sz w:val="24"/>
                <w:szCs w:val="24"/>
              </w:rPr>
              <w:t>przygotowanie recytacji)</w:t>
            </w:r>
          </w:p>
        </w:tc>
        <w:tc>
          <w:tcPr>
            <w:tcW w:w="4677" w:type="dxa"/>
            <w:tcMar/>
          </w:tcPr>
          <w:p w:rsidRPr="009C54AE" w:rsidR="00C61DC5" w:rsidP="00331C49" w:rsidRDefault="002710A7" w14:paraId="7CE58F48" wp14:textId="073F2A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E10E34" w:rsidR="002710A7">
              <w:rPr>
                <w:rFonts w:ascii="Corbel" w:hAnsi="Corbel"/>
                <w:sz w:val="24"/>
                <w:szCs w:val="24"/>
              </w:rPr>
              <w:t>3</w:t>
            </w:r>
            <w:r w:rsidRPr="63E10E34" w:rsidR="5902599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85747A" w:rsidTr="63E10E34" w14:paraId="4D6280AD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68861898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xmlns:wp14="http://schemas.microsoft.com/office/word/2010/wordml" w:rsidRPr="009C54AE" w:rsidR="0085747A" w:rsidTr="63E10E34" w14:paraId="0AD00C0E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331C49" w:rsidRDefault="00301E1B" w14:paraId="78E884C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146D6691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8CE6F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xmlns:wp14="http://schemas.microsoft.com/office/word/2010/wordml" w:rsidRPr="009C54AE" w:rsidR="0085747A" w:rsidTr="0071620A" w14:paraId="05EFD703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1CDCEA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3E1941" w:rsidP="009C54AE" w:rsidRDefault="003E1941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23DE523C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301E1B" w:rsidTr="0071620A" w14:paraId="1FF199C3" wp14:textId="77777777">
        <w:trPr>
          <w:trHeight w:val="397"/>
        </w:trPr>
        <w:tc>
          <w:tcPr>
            <w:tcW w:w="7513" w:type="dxa"/>
          </w:tcPr>
          <w:p w:rsidR="00301E1B" w:rsidP="00671300" w:rsidRDefault="00301E1B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1E1B" w:rsidP="00966586" w:rsidRDefault="00301E1B" w14:paraId="6F3533C8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Kotlarczyk M., </w:t>
            </w:r>
            <w:r w:rsidRPr="0089527C">
              <w:rPr>
                <w:rFonts w:ascii="Corbel" w:hAnsi="Corbel"/>
                <w:b w:val="0"/>
                <w:i/>
                <w:smallCaps w:val="0"/>
                <w:szCs w:val="24"/>
              </w:rPr>
              <w:t>Sztuka żywego słowa. Dykcja. Ekspresja. Magia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301E1B" w:rsidP="00966586" w:rsidRDefault="00301E1B" w14:paraId="775FE98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Kram J.,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Zarys kultury żywego słowa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1995</w:t>
            </w:r>
          </w:p>
          <w:p w:rsidRPr="0089527C" w:rsidR="00301E1B" w:rsidP="00966586" w:rsidRDefault="00301E1B" w14:paraId="542F4C4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Grzeczność w komunikacji językowej.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2008.</w:t>
            </w:r>
          </w:p>
          <w:p w:rsidRPr="0089527C" w:rsidR="00301E1B" w:rsidP="00966586" w:rsidRDefault="00301E1B" w14:paraId="033951DB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Marcjanik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Mówimy uprzejmie. Poradnik językowego savoir-vivre’u.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2009. </w:t>
            </w:r>
          </w:p>
          <w:p w:rsidR="00301E1B" w:rsidP="00966586" w:rsidRDefault="00301E1B" w14:paraId="1C0899B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Markowski A.,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języka polskiego. Teoria. Zagadnienia leksykalne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2009.</w:t>
            </w:r>
          </w:p>
          <w:p w:rsidRPr="0089527C" w:rsidR="00301E1B" w:rsidP="00966586" w:rsidRDefault="00301E1B" w14:paraId="531DF239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Sztuka poprawnej wymowy czyli o bełkotaniu i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faflunieniu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  <w:p w:rsidR="00301E1B" w:rsidP="00966586" w:rsidRDefault="00301E1B" w14:paraId="6839E5DC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Oczkoś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Paszczodźwięki</w:t>
            </w:r>
            <w:proofErr w:type="spellEnd"/>
            <w:r w:rsidRPr="0089527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Mały poradnik dla wielkich mówców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2010.</w:t>
            </w:r>
          </w:p>
          <w:p w:rsidRPr="009C54AE" w:rsidR="00301E1B" w:rsidP="00966586" w:rsidRDefault="00301E1B" w14:paraId="6BD7CCA0" wp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Romanek</w:t>
            </w:r>
            <w:r w:rsidR="006479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01E1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Kultura słowa. Podręcznik dla studentów pedagogiki przedszkolnej i wczesnoszkolnej.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2017.</w:t>
            </w:r>
          </w:p>
        </w:tc>
      </w:tr>
      <w:tr xmlns:wp14="http://schemas.microsoft.com/office/word/2010/wordml" w:rsidRPr="009C54AE" w:rsidR="00301E1B" w:rsidTr="0071620A" w14:paraId="0EDC9DA8" wp14:textId="77777777">
        <w:trPr>
          <w:trHeight w:val="397"/>
        </w:trPr>
        <w:tc>
          <w:tcPr>
            <w:tcW w:w="7513" w:type="dxa"/>
          </w:tcPr>
          <w:p w:rsidRPr="0089527C" w:rsidR="00301E1B" w:rsidP="00671300" w:rsidRDefault="00301E1B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89527C" w:rsidR="00301E1B" w:rsidP="00966586" w:rsidRDefault="00301E1B" w14:paraId="3C343D7D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Bańko M.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na co dzień,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2006.</w:t>
            </w:r>
          </w:p>
          <w:p w:rsidRPr="0089527C" w:rsidR="00301E1B" w:rsidP="00966586" w:rsidRDefault="00301E1B" w14:paraId="3954B58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Bralczyk J., Gruszczyński W., Kłosińska K.,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Wiem, co mówię, czyli o dobrej komunikacji.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Bydgoszcz-Warszawa 2011.</w:t>
            </w:r>
          </w:p>
          <w:p w:rsidRPr="0089527C" w:rsidR="00301E1B" w:rsidP="00966586" w:rsidRDefault="00301E1B" w14:paraId="3561861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Kurkowska H., Skorupka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Stylistyka polska. Zarys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2001.</w:t>
            </w:r>
          </w:p>
          <w:p w:rsidRPr="0089527C" w:rsidR="00301E1B" w:rsidP="00966586" w:rsidRDefault="00301E1B" w14:paraId="5304D645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Paese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Mowa ciała. Jak odczytywać myśli innych ludzi z ich gestów. Kielce 2004.</w:t>
            </w:r>
          </w:p>
          <w:p w:rsidRPr="0089527C" w:rsidR="00301E1B" w:rsidP="00966586" w:rsidRDefault="00301E1B" w14:paraId="2E2ED13C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Podracki J. (red.),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Polszczyzna płata nam figle. Poradnik językowy dla każdego. 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1993.</w:t>
            </w:r>
          </w:p>
          <w:p w:rsidRPr="0089527C" w:rsidR="00301E1B" w:rsidP="00966586" w:rsidRDefault="00301E1B" w14:paraId="5B99D9F4" wp14:textId="77777777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Prygoń</w:t>
            </w:r>
            <w:proofErr w:type="spellEnd"/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</w:t>
            </w:r>
            <w:r w:rsidRPr="00AD598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Interpretacja. Mówię, czytam, wygłaszam</w:t>
            </w:r>
            <w:r w:rsidRPr="008952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2007.</w:t>
            </w:r>
          </w:p>
        </w:tc>
      </w:tr>
    </w:tbl>
    <w:p xmlns:wp14="http://schemas.microsoft.com/office/word/2010/wordml" w:rsidRPr="009C54AE" w:rsidR="0085747A" w:rsidP="009C54AE" w:rsidRDefault="0085747A" w14:paraId="52E5622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07547A0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633186" w:rsidP="00C16ABF" w:rsidRDefault="00633186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33186" w:rsidP="00C16ABF" w:rsidRDefault="00633186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633186" w:rsidP="00C16ABF" w:rsidRDefault="00633186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33186" w:rsidP="00C16ABF" w:rsidRDefault="00633186" w14:paraId="6DFB9E20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9F62DF"/>
    <w:multiLevelType w:val="hybridMultilevel"/>
    <w:tmpl w:val="B002D1A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E6F06C5"/>
    <w:multiLevelType w:val="hybridMultilevel"/>
    <w:tmpl w:val="A65ECD2C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08D"/>
    <w:rsid w:val="001F2CA2"/>
    <w:rsid w:val="002144C0"/>
    <w:rsid w:val="0022477D"/>
    <w:rsid w:val="002278A9"/>
    <w:rsid w:val="002336F9"/>
    <w:rsid w:val="0024028F"/>
    <w:rsid w:val="00244ABC"/>
    <w:rsid w:val="002710A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1E1B"/>
    <w:rsid w:val="0030395F"/>
    <w:rsid w:val="00305C92"/>
    <w:rsid w:val="00307C01"/>
    <w:rsid w:val="003151C5"/>
    <w:rsid w:val="00331C49"/>
    <w:rsid w:val="003343CF"/>
    <w:rsid w:val="00343DD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11A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972"/>
    <w:rsid w:val="0050496F"/>
    <w:rsid w:val="00513B6F"/>
    <w:rsid w:val="00517C63"/>
    <w:rsid w:val="00526C94"/>
    <w:rsid w:val="005331C2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2932"/>
    <w:rsid w:val="005F31D2"/>
    <w:rsid w:val="0061029B"/>
    <w:rsid w:val="00617230"/>
    <w:rsid w:val="00621CE1"/>
    <w:rsid w:val="00627FC9"/>
    <w:rsid w:val="00633186"/>
    <w:rsid w:val="00647946"/>
    <w:rsid w:val="00647FA8"/>
    <w:rsid w:val="00650C5F"/>
    <w:rsid w:val="00654934"/>
    <w:rsid w:val="006620D9"/>
    <w:rsid w:val="00671958"/>
    <w:rsid w:val="00675843"/>
    <w:rsid w:val="00696477"/>
    <w:rsid w:val="006D050F"/>
    <w:rsid w:val="006D4C2A"/>
    <w:rsid w:val="006D6139"/>
    <w:rsid w:val="006E5D65"/>
    <w:rsid w:val="006F089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2FFE"/>
    <w:rsid w:val="007C3299"/>
    <w:rsid w:val="007C3BCC"/>
    <w:rsid w:val="007C4546"/>
    <w:rsid w:val="007D6243"/>
    <w:rsid w:val="007D6E56"/>
    <w:rsid w:val="007F1652"/>
    <w:rsid w:val="007F4155"/>
    <w:rsid w:val="00807975"/>
    <w:rsid w:val="0081554D"/>
    <w:rsid w:val="0081707E"/>
    <w:rsid w:val="008449B3"/>
    <w:rsid w:val="0085747A"/>
    <w:rsid w:val="00884922"/>
    <w:rsid w:val="008854F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2DD0"/>
    <w:rsid w:val="00916188"/>
    <w:rsid w:val="00923D7D"/>
    <w:rsid w:val="009508DF"/>
    <w:rsid w:val="00950DAC"/>
    <w:rsid w:val="00954A07"/>
    <w:rsid w:val="00966586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76"/>
    <w:rsid w:val="00C324C1"/>
    <w:rsid w:val="00C36992"/>
    <w:rsid w:val="00C47517"/>
    <w:rsid w:val="00C56036"/>
    <w:rsid w:val="00C61DC5"/>
    <w:rsid w:val="00C67E92"/>
    <w:rsid w:val="00C70A26"/>
    <w:rsid w:val="00C766DF"/>
    <w:rsid w:val="00C82423"/>
    <w:rsid w:val="00C94B98"/>
    <w:rsid w:val="00CA2B96"/>
    <w:rsid w:val="00CA5089"/>
    <w:rsid w:val="00CB42CB"/>
    <w:rsid w:val="00CC0480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70CB"/>
    <w:rsid w:val="00F526AF"/>
    <w:rsid w:val="00F617C3"/>
    <w:rsid w:val="00F7066B"/>
    <w:rsid w:val="00F83B28"/>
    <w:rsid w:val="00F97171"/>
    <w:rsid w:val="00FA46E5"/>
    <w:rsid w:val="00FB7DBA"/>
    <w:rsid w:val="00FC1C25"/>
    <w:rsid w:val="00FC3F45"/>
    <w:rsid w:val="00FD503F"/>
    <w:rsid w:val="00FD7589"/>
    <w:rsid w:val="00FF016A"/>
    <w:rsid w:val="00FF1401"/>
    <w:rsid w:val="00FF1F96"/>
    <w:rsid w:val="00FF5E7D"/>
    <w:rsid w:val="59025994"/>
    <w:rsid w:val="63E1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E45B"/>
  <w15:docId w15:val="{C87F096B-D18B-4983-911F-34D0CF1424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128A58-2E2E-476E-BB8F-8959EAE07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B8558D-5980-475A-B9AC-95C4F46E9999}"/>
</file>

<file path=customXml/itemProps3.xml><?xml version="1.0" encoding="utf-8"?>
<ds:datastoreItem xmlns:ds="http://schemas.openxmlformats.org/officeDocument/2006/customXml" ds:itemID="{E3B59BE8-D2ED-4837-B795-32D5DCBAE366}"/>
</file>

<file path=customXml/itemProps4.xml><?xml version="1.0" encoding="utf-8"?>
<ds:datastoreItem xmlns:ds="http://schemas.openxmlformats.org/officeDocument/2006/customXml" ds:itemID="{EA019EB7-7BDE-441C-A899-D1D0B10A9D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13</cp:revision>
  <cp:lastPrinted>2019-02-06T12:12:00Z</cp:lastPrinted>
  <dcterms:created xsi:type="dcterms:W3CDTF">2019-11-28T10:38:00Z</dcterms:created>
  <dcterms:modified xsi:type="dcterms:W3CDTF">2026-03-13T01:21:08Z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